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38A88" w14:textId="77777777" w:rsidR="00612411" w:rsidRPr="008642EC" w:rsidRDefault="00612411" w:rsidP="00612411">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F7651B6" w14:textId="77777777" w:rsidR="00612411" w:rsidRPr="00992C7B" w:rsidRDefault="00612411" w:rsidP="00612411">
      <w:pPr>
        <w:pStyle w:val="BasicParagraph"/>
        <w:suppressAutoHyphens/>
        <w:spacing w:line="240" w:lineRule="auto"/>
        <w:rPr>
          <w:rFonts w:ascii="Times New Roman" w:hAnsi="Times New Roman" w:cs="Times New Roman"/>
          <w:b/>
          <w:bCs/>
          <w:color w:val="000000" w:themeColor="text1"/>
          <w:sz w:val="12"/>
          <w:szCs w:val="12"/>
        </w:rPr>
      </w:pPr>
    </w:p>
    <w:p w14:paraId="49295F79" w14:textId="77777777" w:rsidR="00612411" w:rsidRPr="00582653" w:rsidRDefault="00612411" w:rsidP="0061241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340932D" w14:textId="77777777" w:rsidR="00612411" w:rsidRDefault="00612411" w:rsidP="006124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F5B069A" w14:textId="77777777" w:rsidR="00612411" w:rsidRDefault="00612411" w:rsidP="00612411">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219394F" w14:textId="77777777" w:rsidR="00612411" w:rsidRPr="00582653" w:rsidRDefault="00612411" w:rsidP="00612411">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6E1A011" wp14:editId="38C66B0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CB84CCF" w14:textId="1F6E0D26" w:rsidR="00612411" w:rsidRDefault="00612411" w:rsidP="0061241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5679B7B" w14:textId="77777777" w:rsidR="00612411" w:rsidRDefault="00612411" w:rsidP="00612411">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2C4A84F" w14:textId="77777777" w:rsidR="00612411" w:rsidRPr="00582653" w:rsidRDefault="00612411" w:rsidP="0061241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D79A474" w14:textId="77777777" w:rsidR="00612411" w:rsidRPr="00582653" w:rsidRDefault="00612411" w:rsidP="006124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EA6FA76" w14:textId="77777777" w:rsidR="00612411" w:rsidRPr="008642EC" w:rsidRDefault="00612411" w:rsidP="00612411">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6E378AE" w14:textId="77777777" w:rsidR="00612411" w:rsidRPr="008642EC" w:rsidRDefault="00612411" w:rsidP="00612411">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F996FC6" w14:textId="77777777" w:rsidR="00612411" w:rsidRPr="00582653" w:rsidRDefault="00612411" w:rsidP="0061241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C61BA20" w14:textId="77777777" w:rsidR="00612411" w:rsidRPr="008642EC" w:rsidRDefault="00612411" w:rsidP="0061241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C2E2422" w14:textId="77777777" w:rsidR="00612411" w:rsidRPr="008642EC" w:rsidRDefault="00612411" w:rsidP="0061241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12D0345" w14:textId="77777777" w:rsidR="00612411" w:rsidRPr="00992C7B" w:rsidRDefault="00612411" w:rsidP="00612411">
      <w:pPr>
        <w:pStyle w:val="BasicParagraph"/>
        <w:suppressAutoHyphens/>
        <w:spacing w:line="240" w:lineRule="auto"/>
        <w:ind w:left="1440"/>
        <w:rPr>
          <w:rFonts w:ascii="Times New Roman" w:hAnsi="Times New Roman" w:cs="Times New Roman"/>
          <w:color w:val="000000" w:themeColor="text1"/>
          <w:sz w:val="12"/>
          <w:szCs w:val="12"/>
        </w:rPr>
      </w:pPr>
    </w:p>
    <w:p w14:paraId="46E33C84" w14:textId="77777777" w:rsidR="00612411" w:rsidRPr="00582653" w:rsidRDefault="00612411" w:rsidP="0061241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695749D" w14:textId="77777777" w:rsidR="00612411" w:rsidRDefault="00612411" w:rsidP="006124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EA76AA5" w14:textId="77777777" w:rsidR="00612411" w:rsidRPr="00992C7B" w:rsidRDefault="00612411" w:rsidP="00612411">
      <w:pPr>
        <w:pStyle w:val="BasicParagraph"/>
        <w:suppressAutoHyphens/>
        <w:spacing w:line="240" w:lineRule="auto"/>
        <w:ind w:left="1440"/>
        <w:rPr>
          <w:rFonts w:ascii="Times New Roman" w:hAnsi="Times New Roman" w:cs="Times New Roman"/>
          <w:color w:val="000000" w:themeColor="text1"/>
          <w:sz w:val="12"/>
          <w:szCs w:val="12"/>
        </w:rPr>
      </w:pPr>
    </w:p>
    <w:p w14:paraId="77B3444F" w14:textId="77777777" w:rsidR="00612411" w:rsidRDefault="00612411" w:rsidP="006124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3507B05" w14:textId="77777777" w:rsidR="00612411" w:rsidRPr="00B87FFB" w:rsidRDefault="00612411" w:rsidP="00612411">
      <w:pPr>
        <w:pStyle w:val="BasicParagraph"/>
        <w:suppressAutoHyphens/>
        <w:spacing w:line="240" w:lineRule="auto"/>
        <w:ind w:left="1440"/>
        <w:rPr>
          <w:rFonts w:ascii="Times New Roman" w:hAnsi="Times New Roman" w:cs="Times New Roman"/>
          <w:color w:val="000000" w:themeColor="text1"/>
          <w:sz w:val="10"/>
          <w:szCs w:val="10"/>
        </w:rPr>
      </w:pPr>
    </w:p>
    <w:p w14:paraId="318C2D15" w14:textId="77777777" w:rsidR="00612411" w:rsidRDefault="00612411" w:rsidP="0061241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9AA564B" w14:textId="77777777" w:rsidR="00612411" w:rsidRPr="000B1EEC" w:rsidRDefault="00612411" w:rsidP="00612411">
      <w:pPr>
        <w:pStyle w:val="BasicParagraph"/>
        <w:suppressAutoHyphens/>
        <w:spacing w:line="240" w:lineRule="auto"/>
        <w:rPr>
          <w:rFonts w:ascii="Times New Roman" w:hAnsi="Times New Roman" w:cs="Times New Roman"/>
          <w:color w:val="000000" w:themeColor="text1"/>
          <w:sz w:val="10"/>
          <w:szCs w:val="10"/>
        </w:rPr>
      </w:pPr>
    </w:p>
    <w:p w14:paraId="46BD6904" w14:textId="77777777" w:rsidR="00612411" w:rsidRDefault="00612411" w:rsidP="00612411">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E0460CA" w14:textId="77777777" w:rsidR="00612411" w:rsidRDefault="00612411">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6A454352" w14:textId="1D0B1A80"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612411">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2411"/>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61241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1241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840F426B-978C-4767-8282-DB9A3CD092A3}"/>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71C0AE0D-4CF7-4B70-9B7C-21B366F3D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2023-07-07T02:24:00Z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